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A31F3A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3A524F">
        <w:rPr>
          <w:b/>
          <w:lang w:val="en-GB"/>
        </w:rPr>
        <w:t xml:space="preserve"> 17-G001-26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0DAF9E6B" w:rsidR="00F17236" w:rsidRPr="00A83773" w:rsidRDefault="003A524F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2871C8">
              <w:rPr>
                <w:rFonts w:ascii="Calibri" w:hAnsi="Calibri"/>
                <w:szCs w:val="20"/>
              </w:rPr>
              <w:t>/0</w:t>
            </w:r>
            <w:r w:rsidR="007D2C61">
              <w:rPr>
                <w:rFonts w:ascii="Calibri" w:hAnsi="Calibri"/>
                <w:szCs w:val="20"/>
              </w:rPr>
              <w:t>7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FF5143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3FC4D9BA" w:rsidR="00F17236" w:rsidRPr="00A83773" w:rsidRDefault="003A524F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2871C8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FF5143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500A505C" w:rsidR="00F17236" w:rsidRPr="00A83773" w:rsidRDefault="003A524F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2871C8">
              <w:rPr>
                <w:rFonts w:ascii="Calibri" w:hAnsi="Calibri"/>
                <w:szCs w:val="20"/>
              </w:rPr>
              <w:t>/0</w:t>
            </w:r>
            <w:r w:rsidR="007D2C61">
              <w:rPr>
                <w:rFonts w:ascii="Calibri" w:hAnsi="Calibri"/>
                <w:szCs w:val="20"/>
              </w:rPr>
              <w:t>7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FF5143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4CCB06F4" w:rsidR="00F17236" w:rsidRPr="00A83773" w:rsidRDefault="003A524F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</w:t>
            </w:r>
            <w:r w:rsidR="002871C8">
              <w:rPr>
                <w:rFonts w:ascii="Calibri" w:hAnsi="Calibri"/>
                <w:szCs w:val="20"/>
              </w:rPr>
              <w:t>0</w:t>
            </w:r>
            <w:r w:rsidR="007D2C61"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FF5143">
              <w:rPr>
                <w:rFonts w:ascii="Calibri" w:hAnsi="Calibri"/>
                <w:szCs w:val="20"/>
              </w:rPr>
              <w:t>6</w:t>
            </w:r>
            <w:r w:rsidR="00F17236">
              <w:rPr>
                <w:rFonts w:ascii="Calibri" w:hAnsi="Calibri"/>
                <w:szCs w:val="20"/>
              </w:rPr>
              <w:t xml:space="preserve">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46E048E3" w:rsidR="00F17236" w:rsidRPr="00A83773" w:rsidRDefault="003A524F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2871C8">
              <w:rPr>
                <w:rFonts w:ascii="Calibri" w:hAnsi="Calibri"/>
                <w:szCs w:val="20"/>
              </w:rPr>
              <w:t>/0</w:t>
            </w:r>
            <w:r w:rsidR="00FF5143"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FF5143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10DD6D9C" w:rsidR="00F17236" w:rsidRPr="00A83773" w:rsidRDefault="003A524F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2871C8">
              <w:rPr>
                <w:rFonts w:ascii="Calibri" w:hAnsi="Calibri"/>
                <w:szCs w:val="20"/>
              </w:rPr>
              <w:t>/0</w:t>
            </w:r>
            <w:r w:rsidR="00FF5143"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FF5143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3E47CE8F" w:rsidR="00F17236" w:rsidRPr="00A83773" w:rsidRDefault="003A524F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FF5143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2A90E9AF" w:rsidR="00F17236" w:rsidRPr="00A83773" w:rsidRDefault="00FF5143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2871C8">
              <w:rPr>
                <w:rFonts w:ascii="Calibri" w:hAnsi="Calibri"/>
                <w:szCs w:val="20"/>
              </w:rPr>
              <w:t>/0</w:t>
            </w:r>
            <w:r w:rsidR="003A524F">
              <w:rPr>
                <w:rFonts w:ascii="Calibri" w:hAnsi="Calibri"/>
                <w:szCs w:val="20"/>
              </w:rPr>
              <w:t>9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2384F6D4" w:rsidR="00F17236" w:rsidRPr="00532E97" w:rsidRDefault="00FF5143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To be confirm 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D155" w14:textId="77777777" w:rsidR="00641560" w:rsidRDefault="00641560">
      <w:r>
        <w:separator/>
      </w:r>
    </w:p>
  </w:endnote>
  <w:endnote w:type="continuationSeparator" w:id="0">
    <w:p w14:paraId="76AB7E0B" w14:textId="77777777" w:rsidR="00641560" w:rsidRDefault="00641560">
      <w:r>
        <w:continuationSeparator/>
      </w:r>
    </w:p>
  </w:endnote>
  <w:endnote w:type="continuationNotice" w:id="1">
    <w:p w14:paraId="64D0E834" w14:textId="77777777" w:rsidR="00641560" w:rsidRDefault="00641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8CD424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A524F">
      <w:rPr>
        <w:noProof/>
      </w:rPr>
      <w:t>2026-07-31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2BEDE" w14:textId="77777777" w:rsidR="00641560" w:rsidRDefault="00641560">
      <w:r>
        <w:separator/>
      </w:r>
    </w:p>
  </w:footnote>
  <w:footnote w:type="continuationSeparator" w:id="0">
    <w:p w14:paraId="1668BB02" w14:textId="77777777" w:rsidR="00641560" w:rsidRDefault="00641560">
      <w:r>
        <w:continuationSeparator/>
      </w:r>
    </w:p>
  </w:footnote>
  <w:footnote w:type="continuationNotice" w:id="1">
    <w:p w14:paraId="4BBE5392" w14:textId="77777777" w:rsidR="00641560" w:rsidRDefault="006415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1C8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1ECD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24F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4A5D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1560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013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61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A92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7C8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3A8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248C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143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60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10</cp:revision>
  <cp:lastPrinted>2013-10-18T08:32:00Z</cp:lastPrinted>
  <dcterms:created xsi:type="dcterms:W3CDTF">2020-07-06T12:32:00Z</dcterms:created>
  <dcterms:modified xsi:type="dcterms:W3CDTF">2026-07-31T00:23:00Z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